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931B14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0906E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6FDA" w:rsidRDefault="000906E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0906E5" w:rsidRPr="00DA2412" w:rsidRDefault="000906E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78.11</w:t>
            </w:r>
          </w:p>
        </w:tc>
        <w:tc>
          <w:tcPr>
            <w:tcW w:w="1275" w:type="dxa"/>
          </w:tcPr>
          <w:p w:rsidR="000906E5" w:rsidRDefault="000906E5" w:rsidP="000906E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DA2412" w:rsidRDefault="000906E5" w:rsidP="000906E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3.01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F9308E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</w:t>
            </w:r>
          </w:p>
        </w:tc>
      </w:tr>
    </w:tbl>
    <w:p w:rsidR="000A6C5B" w:rsidRPr="00B81EE2" w:rsidRDefault="00567F26" w:rsidP="00A3003B">
      <w:pPr>
        <w:pStyle w:val="FootnoteText"/>
        <w:spacing w:before="240" w:after="24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หน่วยงานที่รั</w:t>
      </w:r>
      <w:bookmarkStart w:id="0" w:name="_GoBack"/>
      <w:bookmarkEnd w:id="0"/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0A6C5B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Default="00FE1A4B" w:rsidP="00A3003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B82" w:rsidRDefault="002E4B82">
      <w:r>
        <w:separator/>
      </w:r>
    </w:p>
  </w:endnote>
  <w:endnote w:type="continuationSeparator" w:id="0">
    <w:p w:rsidR="002E4B82" w:rsidRDefault="002E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B82" w:rsidRDefault="002E4B82">
      <w:r>
        <w:separator/>
      </w:r>
    </w:p>
  </w:footnote>
  <w:footnote w:type="continuationSeparator" w:id="0">
    <w:p w:rsidR="002E4B82" w:rsidRDefault="002E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8367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8367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06E5"/>
    <w:rsid w:val="00094BDC"/>
    <w:rsid w:val="000A47B4"/>
    <w:rsid w:val="000A6C5B"/>
    <w:rsid w:val="000B7D25"/>
    <w:rsid w:val="000C5040"/>
    <w:rsid w:val="000D2D21"/>
    <w:rsid w:val="000D6710"/>
    <w:rsid w:val="000D7BBD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674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E4B82"/>
    <w:rsid w:val="002F1F36"/>
    <w:rsid w:val="002F5233"/>
    <w:rsid w:val="00302AEC"/>
    <w:rsid w:val="00304585"/>
    <w:rsid w:val="00310929"/>
    <w:rsid w:val="003176C6"/>
    <w:rsid w:val="00332EFE"/>
    <w:rsid w:val="003442D0"/>
    <w:rsid w:val="0038580C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C5795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B14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03B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930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2A25A-065A-4B48-8A49-DFF62FCF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22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23</cp:revision>
  <cp:lastPrinted>2015-01-19T07:15:00Z</cp:lastPrinted>
  <dcterms:created xsi:type="dcterms:W3CDTF">2017-01-06T08:27:00Z</dcterms:created>
  <dcterms:modified xsi:type="dcterms:W3CDTF">2018-02-01T08:29:00Z</dcterms:modified>
</cp:coreProperties>
</file>